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我要开烧烤店申办要件（企业）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我要开烧烤店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我要开烧烤店申请表单（企业）；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6D54DA2"/>
    <w:rsid w:val="0A0803C7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502685B"/>
    <w:rsid w:val="3A8807C5"/>
    <w:rsid w:val="3B3D3DF8"/>
    <w:rsid w:val="3CFF7564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